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137" w:rsidRDefault="00673137" w:rsidP="006731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de ASTON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73137" w:rsidRDefault="00673137" w:rsidP="006731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3137" w:rsidRDefault="00673137" w:rsidP="006731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3137" w:rsidRDefault="00673137" w:rsidP="006731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Hereford into land</w:t>
      </w:r>
    </w:p>
    <w:p w:rsidR="00673137" w:rsidRDefault="00673137" w:rsidP="006731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Thomas(q.v.).</w:t>
      </w:r>
    </w:p>
    <w:p w:rsidR="00673137" w:rsidRDefault="00673137" w:rsidP="006731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21-383)</w:t>
      </w:r>
    </w:p>
    <w:p w:rsidR="00673137" w:rsidRDefault="00673137" w:rsidP="006731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3137" w:rsidRDefault="00673137" w:rsidP="006731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3137" w:rsidRDefault="00673137" w:rsidP="006731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2016</w:t>
      </w:r>
    </w:p>
    <w:p w:rsidR="006B2F86" w:rsidRPr="00673137" w:rsidRDefault="0067313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6731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137" w:rsidRDefault="00673137" w:rsidP="00E71FC3">
      <w:pPr>
        <w:spacing w:after="0" w:line="240" w:lineRule="auto"/>
      </w:pPr>
      <w:r>
        <w:separator/>
      </w:r>
    </w:p>
  </w:endnote>
  <w:endnote w:type="continuationSeparator" w:id="0">
    <w:p w:rsidR="00673137" w:rsidRDefault="006731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137" w:rsidRDefault="00673137" w:rsidP="00E71FC3">
      <w:pPr>
        <w:spacing w:after="0" w:line="240" w:lineRule="auto"/>
      </w:pPr>
      <w:r>
        <w:separator/>
      </w:r>
    </w:p>
  </w:footnote>
  <w:footnote w:type="continuationSeparator" w:id="0">
    <w:p w:rsidR="00673137" w:rsidRDefault="006731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137"/>
    <w:rsid w:val="0067313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D0667"/>
  <w15:chartTrackingRefBased/>
  <w15:docId w15:val="{8C61B04E-0086-4CD3-803E-50491EAFF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2016-04-29T21:47:00Z</dcterms:created>
  <dcterms:modified xsi:type="dcterms:W3CDTF">2016-04-29T21:47:00Z</dcterms:modified>
</cp:coreProperties>
</file>